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E74D3" w14:textId="77777777" w:rsidR="0099231B" w:rsidRDefault="0099231B" w:rsidP="0099231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BAYLY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14247A41" w14:textId="77777777" w:rsidR="0099231B" w:rsidRDefault="0099231B" w:rsidP="0099231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Somerset.</w:t>
      </w:r>
    </w:p>
    <w:p w14:paraId="5672BA8C" w14:textId="77777777" w:rsidR="0099231B" w:rsidRDefault="0099231B" w:rsidP="0099231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A6B69C6" w14:textId="77777777" w:rsidR="0099231B" w:rsidRDefault="0099231B" w:rsidP="0099231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5C58D65" w14:textId="77777777" w:rsidR="0099231B" w:rsidRDefault="0099231B" w:rsidP="0099231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joint </w:t>
      </w:r>
      <w:proofErr w:type="spellStart"/>
      <w:r>
        <w:rPr>
          <w:rFonts w:ascii="Times New Roman" w:hAnsi="Times New Roman" w:cs="Times New Roman"/>
          <w:sz w:val="24"/>
          <w:szCs w:val="24"/>
        </w:rPr>
        <w:t>mainperner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John Venables(q.v.) and Richard Sutton(q.v.)</w:t>
      </w:r>
    </w:p>
    <w:p w14:paraId="16CE4BF0" w14:textId="77777777" w:rsidR="0099231B" w:rsidRDefault="0099231B" w:rsidP="0099231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when they were granted the subsidy and alnage of cloths for sale in Somerset.</w:t>
      </w:r>
    </w:p>
    <w:p w14:paraId="0343ED6A" w14:textId="77777777" w:rsidR="0099231B" w:rsidRDefault="0099231B" w:rsidP="0099231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(C.F.R. 1399-1405 p.276)</w:t>
      </w:r>
    </w:p>
    <w:p w14:paraId="5FF7A9F6" w14:textId="77777777" w:rsidR="0099231B" w:rsidRDefault="0099231B" w:rsidP="0099231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B4033E3" w14:textId="77777777" w:rsidR="0099231B" w:rsidRDefault="0099231B" w:rsidP="0099231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9135D10" w14:textId="77777777" w:rsidR="0099231B" w:rsidRDefault="0099231B" w:rsidP="0099231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July 2021</w:t>
      </w:r>
    </w:p>
    <w:p w14:paraId="50D72AB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4C7D7" w14:textId="77777777" w:rsidR="0099231B" w:rsidRDefault="0099231B" w:rsidP="009139A6">
      <w:r>
        <w:separator/>
      </w:r>
    </w:p>
  </w:endnote>
  <w:endnote w:type="continuationSeparator" w:id="0">
    <w:p w14:paraId="7AD1E301" w14:textId="77777777" w:rsidR="0099231B" w:rsidRDefault="009923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ABB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01DE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840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FB47B" w14:textId="77777777" w:rsidR="0099231B" w:rsidRDefault="0099231B" w:rsidP="009139A6">
      <w:r>
        <w:separator/>
      </w:r>
    </w:p>
  </w:footnote>
  <w:footnote w:type="continuationSeparator" w:id="0">
    <w:p w14:paraId="626D2540" w14:textId="77777777" w:rsidR="0099231B" w:rsidRDefault="009923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AA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EAC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6A5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31B"/>
    <w:rsid w:val="000666E0"/>
    <w:rsid w:val="002510B7"/>
    <w:rsid w:val="005C130B"/>
    <w:rsid w:val="00826F5C"/>
    <w:rsid w:val="009139A6"/>
    <w:rsid w:val="009448BB"/>
    <w:rsid w:val="0099231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AE8BF"/>
  <w15:chartTrackingRefBased/>
  <w15:docId w15:val="{DB50D8E3-3A36-49D0-BF90-33147D5C7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2021-07-24T11:20:00Z</dcterms:created>
  <dcterms:modified xsi:type="dcterms:W3CDTF">2021-07-24T11:20:00Z</dcterms:modified>
</cp:coreProperties>
</file>